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BFD8D" w14:textId="77777777" w:rsidR="001065EB" w:rsidRDefault="001065EB" w:rsidP="00F21AAA">
      <w:pPr>
        <w:tabs>
          <w:tab w:val="left" w:pos="993"/>
          <w:tab w:val="left" w:pos="1134"/>
        </w:tabs>
        <w:rPr>
          <w:rFonts w:cs="Arial"/>
        </w:rPr>
      </w:pPr>
    </w:p>
    <w:p w14:paraId="4BB7FE21" w14:textId="77743549" w:rsidR="000E581B" w:rsidRDefault="000E581B" w:rsidP="00F21AAA">
      <w:pPr>
        <w:tabs>
          <w:tab w:val="left" w:pos="993"/>
          <w:tab w:val="left" w:pos="1134"/>
        </w:tabs>
        <w:rPr>
          <w:rFonts w:cs="Arial"/>
        </w:rPr>
      </w:pPr>
      <w:r w:rsidRPr="2200BBEC">
        <w:rPr>
          <w:rFonts w:cs="Arial"/>
        </w:rPr>
        <w:t xml:space="preserve">Številka: </w:t>
      </w:r>
      <w:r w:rsidR="5FA0C5D6" w:rsidRPr="2200BBEC">
        <w:rPr>
          <w:rFonts w:cs="Arial"/>
        </w:rPr>
        <w:t>107.2025-BJ</w:t>
      </w:r>
    </w:p>
    <w:p w14:paraId="7912B2BC" w14:textId="12202422" w:rsidR="00B64331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E3362C">
        <w:rPr>
          <w:rFonts w:cs="Arial"/>
          <w:b/>
        </w:rPr>
        <w:t xml:space="preserve">REFERENC </w:t>
      </w:r>
      <w:r w:rsidR="00B64331" w:rsidRPr="00080520">
        <w:rPr>
          <w:rFonts w:cs="Arial"/>
          <w:b/>
        </w:rPr>
        <w:t>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6863F485" w14:textId="065BF866" w:rsidR="00E3362C" w:rsidRPr="00080520" w:rsidRDefault="00E3362C" w:rsidP="00E3362C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 w:rsidR="00DA3E1D">
        <w:rPr>
          <w:rFonts w:cs="Arial"/>
        </w:rPr>
        <w:t>referenčnih projektov</w:t>
      </w:r>
      <w:r>
        <w:rPr>
          <w:rFonts w:cs="Arial"/>
        </w:rPr>
        <w:t xml:space="preserve"> </w:t>
      </w:r>
      <w:r w:rsidRPr="00666204">
        <w:rPr>
          <w:rFonts w:cs="Arial"/>
        </w:rPr>
        <w:t xml:space="preserve">skladno z zahtevami iz </w:t>
      </w:r>
      <w:r>
        <w:rPr>
          <w:rFonts w:cs="Arial"/>
        </w:rPr>
        <w:t xml:space="preserve">obrazca </w:t>
      </w:r>
      <w:r w:rsidR="00CC4B39">
        <w:rPr>
          <w:rFonts w:cs="Arial"/>
        </w:rPr>
        <w:t>Pogoji za ugotavljanje sposobnosti in usposobljenosti ponudnika (</w:t>
      </w:r>
      <w:r>
        <w:rPr>
          <w:rFonts w:cs="Arial"/>
        </w:rPr>
        <w:t>OBR – 2.0</w:t>
      </w:r>
      <w:r w:rsidR="00FE139B">
        <w:rPr>
          <w:rFonts w:cs="Arial"/>
        </w:rPr>
        <w:t>4</w:t>
      </w:r>
      <w:r>
        <w:rPr>
          <w:rFonts w:cs="Arial"/>
        </w:rPr>
        <w:t>)</w:t>
      </w:r>
    </w:p>
    <w:tbl>
      <w:tblPr>
        <w:tblW w:w="149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1568"/>
        <w:gridCol w:w="2746"/>
        <w:gridCol w:w="1306"/>
        <w:gridCol w:w="3497"/>
        <w:gridCol w:w="2324"/>
        <w:gridCol w:w="2948"/>
      </w:tblGrid>
      <w:tr w:rsidR="00AD3753" w:rsidRPr="00080520" w14:paraId="404E472A" w14:textId="6A702922" w:rsidTr="00AD3753">
        <w:trPr>
          <w:trHeight w:val="536"/>
        </w:trPr>
        <w:tc>
          <w:tcPr>
            <w:tcW w:w="523" w:type="dxa"/>
            <w:vAlign w:val="center"/>
          </w:tcPr>
          <w:p w14:paraId="73A488D3" w14:textId="77777777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568" w:type="dxa"/>
            <w:vAlign w:val="center"/>
          </w:tcPr>
          <w:p w14:paraId="0A22025D" w14:textId="77777777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746" w:type="dxa"/>
            <w:vAlign w:val="center"/>
          </w:tcPr>
          <w:p w14:paraId="55C15910" w14:textId="31E83CEB" w:rsidR="00AD3753" w:rsidRPr="001A5069" w:rsidRDefault="00AD3753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06" w:type="dxa"/>
          </w:tcPr>
          <w:p w14:paraId="63490991" w14:textId="445B36CB" w:rsidR="00AD3753" w:rsidRPr="001A5069" w:rsidRDefault="00AD3753" w:rsidP="00AD375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3497" w:type="dxa"/>
          </w:tcPr>
          <w:p w14:paraId="1A070F5F" w14:textId="77777777" w:rsidR="00174C7E" w:rsidRDefault="00174C7E" w:rsidP="00174C7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izvedene/izvajanja storitve z navedbo spletne tehnologije </w:t>
            </w:r>
          </w:p>
          <w:p w14:paraId="7582AC40" w14:textId="5D18C33E" w:rsidR="00AD3753" w:rsidRPr="001A5069" w:rsidRDefault="00AD3753" w:rsidP="00AD3753">
            <w:pPr>
              <w:jc w:val="center"/>
              <w:rPr>
                <w:rFonts w:cs="Arial"/>
              </w:rPr>
            </w:pPr>
          </w:p>
        </w:tc>
        <w:tc>
          <w:tcPr>
            <w:tcW w:w="2324" w:type="dxa"/>
          </w:tcPr>
          <w:p w14:paraId="766A5A2C" w14:textId="77777777" w:rsidR="00174C7E" w:rsidRDefault="00174C7E" w:rsidP="00174C7E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izvedene/izvajanja storitve </w:t>
            </w:r>
          </w:p>
          <w:p w14:paraId="0E6B2A9B" w14:textId="1B682FB2" w:rsidR="00AD3753" w:rsidRPr="001A5069" w:rsidRDefault="00174C7E" w:rsidP="00174C7E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oz</w:t>
            </w:r>
            <w:r w:rsidR="00C33710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obdobje izvajanja storitve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2948" w:type="dxa"/>
          </w:tcPr>
          <w:p w14:paraId="4079DF27" w14:textId="07D70AC8" w:rsidR="00AD3753" w:rsidRPr="001A5069" w:rsidRDefault="00AD3753" w:rsidP="00AD375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sklopa</w:t>
            </w:r>
          </w:p>
          <w:p w14:paraId="6BE6E62D" w14:textId="5EC5FB54" w:rsidR="00AD3753" w:rsidRPr="00F21AAA" w:rsidRDefault="00AD3753" w:rsidP="00AD375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931D7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(vpiše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931D7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št. sklopa na katerega se referenca nanaša)</w:t>
            </w:r>
          </w:p>
        </w:tc>
      </w:tr>
      <w:tr w:rsidR="00AD3753" w:rsidRPr="00080520" w14:paraId="528E050B" w14:textId="14192A9C" w:rsidTr="00AD3753">
        <w:trPr>
          <w:trHeight w:val="354"/>
        </w:trPr>
        <w:tc>
          <w:tcPr>
            <w:tcW w:w="523" w:type="dxa"/>
          </w:tcPr>
          <w:p w14:paraId="160CDB58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00B5F1CB" w14:textId="77777777" w:rsidR="00AD3753" w:rsidRDefault="00AD3753" w:rsidP="00B33ED1">
            <w:pPr>
              <w:rPr>
                <w:rFonts w:cs="Arial"/>
              </w:rPr>
            </w:pPr>
          </w:p>
          <w:p w14:paraId="5F09ABEC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111558E7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309F8360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7B003E87" w14:textId="0400E00A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64B6C41A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248469A2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5AED87CB" w14:textId="06D51FDB" w:rsidTr="00AD3753">
        <w:trPr>
          <w:trHeight w:val="354"/>
        </w:trPr>
        <w:tc>
          <w:tcPr>
            <w:tcW w:w="523" w:type="dxa"/>
          </w:tcPr>
          <w:p w14:paraId="2D644A8B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57D54415" w14:textId="77777777" w:rsidR="00AD3753" w:rsidRDefault="00AD3753" w:rsidP="00B33ED1">
            <w:pPr>
              <w:rPr>
                <w:rFonts w:cs="Arial"/>
              </w:rPr>
            </w:pPr>
          </w:p>
          <w:p w14:paraId="2BA1AED3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74BC9C48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2ADBDCD2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02C468E0" w14:textId="727FC600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1E9BD2AA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3933CA48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3A0BC27B" w14:textId="12E40F11" w:rsidTr="00AD3753">
        <w:trPr>
          <w:trHeight w:val="354"/>
        </w:trPr>
        <w:tc>
          <w:tcPr>
            <w:tcW w:w="523" w:type="dxa"/>
          </w:tcPr>
          <w:p w14:paraId="657F4DE3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114CAC9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4585B73B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285DE0F1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35D329E0" w14:textId="4FB330A4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1DBEC156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5222A9A9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  <w:tr w:rsidR="00AD3753" w:rsidRPr="00080520" w14:paraId="61BBF6E7" w14:textId="16D391DD" w:rsidTr="00AD3753">
        <w:trPr>
          <w:trHeight w:val="354"/>
        </w:trPr>
        <w:tc>
          <w:tcPr>
            <w:tcW w:w="523" w:type="dxa"/>
          </w:tcPr>
          <w:p w14:paraId="7030BD8A" w14:textId="77777777" w:rsidR="00AD3753" w:rsidRPr="00080520" w:rsidRDefault="00AD3753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568" w:type="dxa"/>
          </w:tcPr>
          <w:p w14:paraId="066B2472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746" w:type="dxa"/>
          </w:tcPr>
          <w:p w14:paraId="5761D76B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1306" w:type="dxa"/>
          </w:tcPr>
          <w:p w14:paraId="5CC1D5BF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3497" w:type="dxa"/>
          </w:tcPr>
          <w:p w14:paraId="5F9211F0" w14:textId="348B3D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324" w:type="dxa"/>
          </w:tcPr>
          <w:p w14:paraId="4ED1CD40" w14:textId="77777777" w:rsidR="00AD3753" w:rsidRPr="00080520" w:rsidRDefault="00AD3753" w:rsidP="00B33ED1">
            <w:pPr>
              <w:rPr>
                <w:rFonts w:cs="Arial"/>
              </w:rPr>
            </w:pPr>
          </w:p>
        </w:tc>
        <w:tc>
          <w:tcPr>
            <w:tcW w:w="2948" w:type="dxa"/>
          </w:tcPr>
          <w:p w14:paraId="4D8F7A1D" w14:textId="77777777" w:rsidR="00AD3753" w:rsidRPr="00080520" w:rsidRDefault="00AD3753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2D09B2A" w14:textId="77777777" w:rsidR="00E3362C" w:rsidRDefault="00E3362C" w:rsidP="00E3362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7DD8016" w14:textId="77777777" w:rsidR="00E3362C" w:rsidRPr="000F3639" w:rsidRDefault="00E3362C" w:rsidP="00E3362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6787A00F" w14:textId="77777777" w:rsidR="00E3362C" w:rsidRDefault="00E3362C" w:rsidP="00E3362C">
      <w:pPr>
        <w:jc w:val="both"/>
        <w:rPr>
          <w:rFonts w:cs="Arial"/>
          <w:i/>
        </w:rPr>
      </w:pPr>
    </w:p>
    <w:p w14:paraId="45379BD7" w14:textId="77777777" w:rsidR="00AD3753" w:rsidRDefault="00AD3753" w:rsidP="009466C0">
      <w:pPr>
        <w:jc w:val="both"/>
        <w:rPr>
          <w:rFonts w:cs="Arial"/>
          <w:i/>
        </w:rPr>
      </w:pPr>
    </w:p>
    <w:p w14:paraId="726565A7" w14:textId="77777777" w:rsidR="00AD3753" w:rsidRDefault="00AD3753" w:rsidP="009466C0">
      <w:pPr>
        <w:jc w:val="both"/>
        <w:rPr>
          <w:rFonts w:cs="Arial"/>
          <w:i/>
        </w:rPr>
      </w:pPr>
    </w:p>
    <w:p w14:paraId="2A7CB2B2" w14:textId="63774A2C" w:rsidR="00ED5254" w:rsidRPr="009466C0" w:rsidRDefault="009466C0" w:rsidP="009466C0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</w:p>
    <w:sectPr w:rsidR="00ED5254" w:rsidRPr="009466C0" w:rsidSect="00AB107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82140" w14:textId="77777777" w:rsidR="003818B1" w:rsidRDefault="003818B1">
      <w:r>
        <w:separator/>
      </w:r>
    </w:p>
  </w:endnote>
  <w:endnote w:type="continuationSeparator" w:id="0">
    <w:p w14:paraId="72580620" w14:textId="77777777" w:rsidR="003818B1" w:rsidRDefault="0038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38FC479B" w:rsidR="00370866" w:rsidRPr="00001218" w:rsidRDefault="00370866" w:rsidP="193E6916">
    <w:pPr>
      <w:pStyle w:val="Noga"/>
      <w:pBdr>
        <w:top w:val="single" w:sz="4" w:space="1" w:color="auto"/>
      </w:pBdr>
      <w:jc w:val="right"/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193E6916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193E6916">
      <w:rPr>
        <w:rStyle w:val="tevilkastrani"/>
        <w:sz w:val="20"/>
        <w:szCs w:val="20"/>
      </w:rPr>
      <w:fldChar w:fldCharType="separate"/>
    </w:r>
    <w:r w:rsidR="193E6916">
      <w:rPr>
        <w:rStyle w:val="tevilkastrani"/>
        <w:noProof/>
        <w:sz w:val="20"/>
        <w:szCs w:val="20"/>
      </w:rPr>
      <w:t>2</w:t>
    </w:r>
    <w:r w:rsidRPr="193E6916">
      <w:rPr>
        <w:rStyle w:val="tevilkastrani"/>
        <w:noProof/>
        <w:sz w:val="20"/>
        <w:szCs w:val="20"/>
      </w:rPr>
      <w:fldChar w:fldCharType="end"/>
    </w:r>
    <w:r w:rsidR="193E6916" w:rsidRPr="00001218">
      <w:rPr>
        <w:rStyle w:val="tevilkastrani"/>
        <w:sz w:val="20"/>
        <w:szCs w:val="20"/>
      </w:rPr>
      <w:t xml:space="preserve"> / </w:t>
    </w:r>
    <w:r w:rsidRPr="193E6916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193E6916">
      <w:rPr>
        <w:rStyle w:val="tevilkastrani"/>
        <w:sz w:val="20"/>
        <w:szCs w:val="20"/>
      </w:rPr>
      <w:fldChar w:fldCharType="separate"/>
    </w:r>
    <w:r w:rsidR="193E6916">
      <w:rPr>
        <w:rStyle w:val="tevilkastrani"/>
        <w:noProof/>
        <w:sz w:val="20"/>
        <w:szCs w:val="20"/>
      </w:rPr>
      <w:t>2</w:t>
    </w:r>
    <w:r w:rsidRPr="193E6916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193E6916">
      <w:tc>
        <w:tcPr>
          <w:tcW w:w="4605" w:type="dxa"/>
          <w:shd w:val="clear" w:color="auto" w:fill="auto"/>
        </w:tcPr>
        <w:p w14:paraId="05162910" w14:textId="00C9850B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743ABD4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3371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3371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868BA08" w14:textId="13726332" w:rsidR="00370866" w:rsidRPr="00FC6CF0" w:rsidRDefault="193E6916" w:rsidP="193E6916">
    <w:r>
      <w:rPr>
        <w:noProof/>
      </w:rPr>
      <w:drawing>
        <wp:inline distT="0" distB="0" distL="0" distR="0" wp14:anchorId="5FF77BE3" wp14:editId="630587E9">
          <wp:extent cx="2924175" cy="457200"/>
          <wp:effectExtent l="0" t="0" r="0" b="0"/>
          <wp:docPr id="178219407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219407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4175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193E6916">
      <w:rPr>
        <w:rFonts w:eastAsia="Arial" w:cs="Arial"/>
        <w:color w:val="000000" w:themeColor="text1"/>
      </w:rPr>
      <w:t xml:space="preserve">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C85B3CF" wp14:editId="54CE3D89">
          <wp:extent cx="1676400" cy="457200"/>
          <wp:effectExtent l="0" t="0" r="0" b="0"/>
          <wp:docPr id="92907865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078656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B681FF" w14:textId="0F8A3659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7A14" w14:textId="77777777" w:rsidR="003818B1" w:rsidRDefault="003818B1">
      <w:r>
        <w:separator/>
      </w:r>
    </w:p>
  </w:footnote>
  <w:footnote w:type="continuationSeparator" w:id="0">
    <w:p w14:paraId="3704D978" w14:textId="77777777" w:rsidR="003818B1" w:rsidRDefault="00381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0790C983" w14:paraId="00A8926D" w14:textId="77777777" w:rsidTr="0790C983">
      <w:trPr>
        <w:trHeight w:val="300"/>
      </w:trPr>
      <w:tc>
        <w:tcPr>
          <w:tcW w:w="4665" w:type="dxa"/>
        </w:tcPr>
        <w:p w14:paraId="791F8A61" w14:textId="21F892B1" w:rsidR="0790C983" w:rsidRDefault="0790C983" w:rsidP="0790C983">
          <w:pPr>
            <w:pStyle w:val="Glava"/>
            <w:ind w:left="-115"/>
          </w:pPr>
        </w:p>
      </w:tc>
      <w:tc>
        <w:tcPr>
          <w:tcW w:w="4665" w:type="dxa"/>
        </w:tcPr>
        <w:p w14:paraId="5364A91B" w14:textId="0CAAFF41" w:rsidR="0790C983" w:rsidRDefault="0790C983" w:rsidP="0790C983">
          <w:pPr>
            <w:pStyle w:val="Glava"/>
            <w:jc w:val="center"/>
          </w:pPr>
        </w:p>
      </w:tc>
      <w:tc>
        <w:tcPr>
          <w:tcW w:w="4665" w:type="dxa"/>
        </w:tcPr>
        <w:p w14:paraId="1B07F4DF" w14:textId="78196F36" w:rsidR="0790C983" w:rsidRDefault="0790C983" w:rsidP="0790C983">
          <w:pPr>
            <w:pStyle w:val="Glava"/>
            <w:ind w:right="-115"/>
            <w:jc w:val="right"/>
          </w:pPr>
        </w:p>
      </w:tc>
    </w:tr>
  </w:tbl>
  <w:p w14:paraId="4492E295" w14:textId="150D244F" w:rsidR="0790C983" w:rsidRDefault="0790C983" w:rsidP="0790C9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F4C2" w14:textId="1DFEC9E0" w:rsidR="00FE139B" w:rsidRDefault="00CE34E0">
    <w:r>
      <w:rPr>
        <w:noProof/>
      </w:rPr>
      <w:drawing>
        <wp:anchor distT="0" distB="0" distL="114300" distR="114300" simplePos="0" relativeHeight="251658240" behindDoc="1" locked="0" layoutInCell="1" allowOverlap="1" wp14:anchorId="5E14F9B6" wp14:editId="67D8B5D8">
          <wp:simplePos x="0" y="0"/>
          <wp:positionH relativeFrom="column">
            <wp:posOffset>5820410</wp:posOffset>
          </wp:positionH>
          <wp:positionV relativeFrom="paragraph">
            <wp:posOffset>-15875</wp:posOffset>
          </wp:positionV>
          <wp:extent cx="838200" cy="596900"/>
          <wp:effectExtent l="0" t="0" r="0" b="0"/>
          <wp:wrapTight wrapText="bothSides">
            <wp:wrapPolygon edited="0">
              <wp:start x="0" y="689"/>
              <wp:lineTo x="0" y="13098"/>
              <wp:lineTo x="14727" y="15855"/>
              <wp:lineTo x="17182" y="17234"/>
              <wp:lineTo x="21109" y="17234"/>
              <wp:lineTo x="21109" y="13098"/>
              <wp:lineTo x="19145" y="689"/>
              <wp:lineTo x="0" y="689"/>
            </wp:wrapPolygon>
          </wp:wrapTight>
          <wp:docPr id="2059611331" name="drawing" descr="Slika, ki vsebuje besede besedilo, pisava, posnetek zaslona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61133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193E6916">
      <w:rPr>
        <w:noProof/>
      </w:rPr>
      <w:drawing>
        <wp:inline distT="0" distB="0" distL="0" distR="0" wp14:anchorId="3F702E15" wp14:editId="1E576772">
          <wp:extent cx="2209800" cy="457200"/>
          <wp:effectExtent l="0" t="0" r="0" b="0"/>
          <wp:docPr id="314545751" name="drawing" descr="Slika, ki vsebuje besede besedilo, pisava, grafik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454575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98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193E6916">
      <w:t xml:space="preserve">                                                                                                          </w:t>
    </w:r>
    <w:r w:rsidR="193E6916">
      <w:rPr>
        <w:noProof/>
      </w:rPr>
      <w:drawing>
        <wp:inline distT="0" distB="0" distL="0" distR="0" wp14:anchorId="4B594F89" wp14:editId="10476F1B">
          <wp:extent cx="1800225" cy="476250"/>
          <wp:effectExtent l="0" t="0" r="0" b="0"/>
          <wp:docPr id="1812487347" name="drawing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48734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7BEEE66F" w14:textId="78C5700D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20953820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0A471F2" w14:textId="69D16178" w:rsidR="00370866" w:rsidRPr="00A1445A" w:rsidRDefault="00370866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63E9BFDF" w:rsidR="00C0552D" w:rsidRPr="00AC706D" w:rsidRDefault="00084CEF" w:rsidP="00720D3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-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20D3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20E6DC7E" w:rsidR="00C0552D" w:rsidRPr="00AC706D" w:rsidRDefault="00123242" w:rsidP="00262B40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</w:t>
          </w:r>
          <w:r w:rsidR="00FE139B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83476710">
    <w:abstractNumId w:val="4"/>
  </w:num>
  <w:num w:numId="2" w16cid:durableId="85350414">
    <w:abstractNumId w:val="6"/>
  </w:num>
  <w:num w:numId="3" w16cid:durableId="279260147">
    <w:abstractNumId w:val="3"/>
  </w:num>
  <w:num w:numId="4" w16cid:durableId="1912693531">
    <w:abstractNumId w:val="1"/>
  </w:num>
  <w:num w:numId="5" w16cid:durableId="1429039616">
    <w:abstractNumId w:val="5"/>
  </w:num>
  <w:num w:numId="6" w16cid:durableId="214120803">
    <w:abstractNumId w:val="0"/>
  </w:num>
  <w:num w:numId="7" w16cid:durableId="1340617422">
    <w:abstractNumId w:val="8"/>
  </w:num>
  <w:num w:numId="8" w16cid:durableId="879517004">
    <w:abstractNumId w:val="7"/>
  </w:num>
  <w:num w:numId="9" w16cid:durableId="2101288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84CEF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065EB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74C7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0565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628E"/>
    <w:rsid w:val="002A6A46"/>
    <w:rsid w:val="002A7644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5043A"/>
    <w:rsid w:val="00350BE2"/>
    <w:rsid w:val="00367250"/>
    <w:rsid w:val="00370866"/>
    <w:rsid w:val="0037231D"/>
    <w:rsid w:val="003818B1"/>
    <w:rsid w:val="00384E82"/>
    <w:rsid w:val="00394447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25DAE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B43C1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5B1B"/>
    <w:rsid w:val="00537622"/>
    <w:rsid w:val="005608A6"/>
    <w:rsid w:val="005724B4"/>
    <w:rsid w:val="005726D2"/>
    <w:rsid w:val="005753D9"/>
    <w:rsid w:val="00575769"/>
    <w:rsid w:val="0058399F"/>
    <w:rsid w:val="005A785E"/>
    <w:rsid w:val="005B253B"/>
    <w:rsid w:val="005B3910"/>
    <w:rsid w:val="005B603B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0D39"/>
    <w:rsid w:val="00723CCF"/>
    <w:rsid w:val="007345D8"/>
    <w:rsid w:val="007401EC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98D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466C0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00B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D3753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34236"/>
    <w:rsid w:val="00B4256F"/>
    <w:rsid w:val="00B528B4"/>
    <w:rsid w:val="00B52BF2"/>
    <w:rsid w:val="00B5369B"/>
    <w:rsid w:val="00B538F5"/>
    <w:rsid w:val="00B64331"/>
    <w:rsid w:val="00B661E3"/>
    <w:rsid w:val="00B76834"/>
    <w:rsid w:val="00B81673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52F0"/>
    <w:rsid w:val="00C2689D"/>
    <w:rsid w:val="00C33710"/>
    <w:rsid w:val="00C3648E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C4A73"/>
    <w:rsid w:val="00CC4B39"/>
    <w:rsid w:val="00CC4D63"/>
    <w:rsid w:val="00CD61B2"/>
    <w:rsid w:val="00CD6FC6"/>
    <w:rsid w:val="00CD7808"/>
    <w:rsid w:val="00CE34E0"/>
    <w:rsid w:val="00CF12FC"/>
    <w:rsid w:val="00D057B4"/>
    <w:rsid w:val="00D05C1E"/>
    <w:rsid w:val="00D06278"/>
    <w:rsid w:val="00D11036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293"/>
    <w:rsid w:val="00D92C6A"/>
    <w:rsid w:val="00DA0B86"/>
    <w:rsid w:val="00DA3E1D"/>
    <w:rsid w:val="00DA71EC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3362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EF344E"/>
    <w:rsid w:val="00F0171E"/>
    <w:rsid w:val="00F0300D"/>
    <w:rsid w:val="00F0401D"/>
    <w:rsid w:val="00F21AAA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2054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139B"/>
    <w:rsid w:val="00FE34E9"/>
    <w:rsid w:val="00FE6A48"/>
    <w:rsid w:val="00FF1B9E"/>
    <w:rsid w:val="00FF1C9D"/>
    <w:rsid w:val="0790C983"/>
    <w:rsid w:val="193E6916"/>
    <w:rsid w:val="2200BBEC"/>
    <w:rsid w:val="5FA0C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B14870-74A4-44F4-AFE8-CA7120B4D9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78AF8-0A14-4406-80A0-999F749F6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7B52E-7883-4F88-B8F4-F81460BB42E9}">
  <ds:schemaRefs>
    <ds:schemaRef ds:uri="http://schemas.microsoft.com/office/2006/metadata/properties"/>
    <ds:schemaRef ds:uri="http://schemas.microsoft.com/office/infopath/2007/PartnerControls"/>
    <ds:schemaRef ds:uri="4d8b7122-eb47-4798-8ac7-38fcf8bf2d53"/>
    <ds:schemaRef ds:uri="a1b9c269-1152-4446-a0e2-0088399c404e"/>
    <ds:schemaRef ds:uri="fcbd37d5-5860-48a5-94c2-8037b1bcf895"/>
  </ds:schemaRefs>
</ds:datastoreItem>
</file>

<file path=customXml/itemProps4.xml><?xml version="1.0" encoding="utf-8"?>
<ds:datastoreItem xmlns:ds="http://schemas.openxmlformats.org/officeDocument/2006/customXml" ds:itemID="{B632B640-3CE6-4C05-8510-26E6E902A4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122</Words>
  <Characters>975</Characters>
  <Application>Microsoft Office Word</Application>
  <DocSecurity>0</DocSecurity>
  <Lines>88</Lines>
  <Paragraphs>25</Paragraphs>
  <ScaleCrop>false</ScaleCrop>
  <Company>ZRSBR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Jasmina Poličnik</cp:lastModifiedBy>
  <cp:revision>12</cp:revision>
  <cp:lastPrinted>2016-06-20T06:36:00Z</cp:lastPrinted>
  <dcterms:created xsi:type="dcterms:W3CDTF">2024-05-04T08:50:00Z</dcterms:created>
  <dcterms:modified xsi:type="dcterms:W3CDTF">2025-04-10T13:32:00Z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MediaServiceImageTags">
    <vt:lpwstr/>
  </property>
</Properties>
</file>